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5140D" w14:textId="6E4C796D" w:rsidR="00944B63" w:rsidRDefault="00944B63" w:rsidP="00944B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844220">
        <w:rPr>
          <w:b/>
          <w:i/>
          <w:noProof/>
          <w:sz w:val="28"/>
        </w:rPr>
        <w:t>1996</w:t>
      </w:r>
      <w:bookmarkStart w:id="0" w:name="_GoBack"/>
      <w:bookmarkEnd w:id="0"/>
    </w:p>
    <w:p w14:paraId="68EF3460" w14:textId="3BB9382B" w:rsidR="00944B63" w:rsidRPr="00DA53A0" w:rsidRDefault="00944B63" w:rsidP="00944B63">
      <w:pPr>
        <w:pStyle w:val="a3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722A2DB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31038">
        <w:rPr>
          <w:rFonts w:ascii="Arial" w:hAnsi="Arial" w:cs="Arial" w:hint="eastAsia"/>
          <w:b/>
          <w:sz w:val="22"/>
          <w:szCs w:val="22"/>
          <w:lang w:eastAsia="zh-CN"/>
        </w:rPr>
        <w:t>identifications</w:t>
      </w:r>
      <w:r w:rsidR="00F31038">
        <w:rPr>
          <w:rFonts w:ascii="Arial" w:hAnsi="Arial" w:cs="Arial"/>
          <w:b/>
          <w:sz w:val="22"/>
          <w:szCs w:val="22"/>
        </w:rPr>
        <w:t xml:space="preserve"> </w:t>
      </w:r>
      <w:r w:rsidR="00F31038">
        <w:rPr>
          <w:rFonts w:ascii="Arial" w:hAnsi="Arial" w:cs="Arial" w:hint="eastAsia"/>
          <w:b/>
          <w:sz w:val="22"/>
          <w:szCs w:val="22"/>
          <w:lang w:eastAsia="zh-CN"/>
        </w:rPr>
        <w:t>of</w:t>
      </w:r>
      <w:r w:rsidR="00F31038">
        <w:rPr>
          <w:rFonts w:ascii="Arial" w:hAnsi="Arial" w:cs="Arial"/>
          <w:b/>
          <w:sz w:val="22"/>
          <w:szCs w:val="22"/>
        </w:rPr>
        <w:t xml:space="preserve"> </w:t>
      </w:r>
      <w:r w:rsidR="00DB05D8" w:rsidRPr="00DB05D8">
        <w:rPr>
          <w:rFonts w:ascii="Arial" w:hAnsi="Arial" w:cs="Arial"/>
          <w:b/>
          <w:sz w:val="22"/>
          <w:szCs w:val="22"/>
        </w:rPr>
        <w:t xml:space="preserve">5G </w:t>
      </w:r>
      <w:proofErr w:type="spellStart"/>
      <w:r w:rsidR="00DB05D8" w:rsidRPr="00DB05D8">
        <w:rPr>
          <w:rFonts w:ascii="Arial" w:hAnsi="Arial" w:cs="Arial"/>
          <w:b/>
          <w:sz w:val="22"/>
          <w:szCs w:val="22"/>
        </w:rPr>
        <w:t>ProSe</w:t>
      </w:r>
      <w:proofErr w:type="spellEnd"/>
      <w:r w:rsidR="00DB05D8" w:rsidRPr="00DB05D8">
        <w:rPr>
          <w:rFonts w:ascii="Arial" w:hAnsi="Arial" w:cs="Arial"/>
          <w:b/>
          <w:sz w:val="22"/>
          <w:szCs w:val="22"/>
        </w:rPr>
        <w:t xml:space="preserve"> </w:t>
      </w:r>
      <w:r w:rsidR="00F31038">
        <w:rPr>
          <w:rFonts w:ascii="Arial" w:hAnsi="Arial" w:cs="Arial" w:hint="eastAsia"/>
          <w:b/>
          <w:sz w:val="22"/>
          <w:szCs w:val="22"/>
          <w:lang w:eastAsia="zh-CN"/>
        </w:rPr>
        <w:t>End</w:t>
      </w:r>
      <w:r w:rsidR="00F31038">
        <w:rPr>
          <w:rFonts w:ascii="Arial" w:hAnsi="Arial" w:cs="Arial"/>
          <w:b/>
          <w:sz w:val="22"/>
          <w:szCs w:val="22"/>
        </w:rPr>
        <w:t xml:space="preserve"> UEs for 5G </w:t>
      </w:r>
      <w:proofErr w:type="spellStart"/>
      <w:r w:rsidR="00F31038">
        <w:rPr>
          <w:rFonts w:ascii="Arial" w:hAnsi="Arial" w:cs="Arial"/>
          <w:b/>
          <w:sz w:val="22"/>
          <w:szCs w:val="22"/>
        </w:rPr>
        <w:t>ProSe</w:t>
      </w:r>
      <w:proofErr w:type="spellEnd"/>
      <w:r w:rsidR="00F31038">
        <w:rPr>
          <w:rFonts w:ascii="Arial" w:hAnsi="Arial" w:cs="Arial"/>
          <w:b/>
          <w:sz w:val="22"/>
          <w:szCs w:val="22"/>
        </w:rPr>
        <w:t xml:space="preserve"> </w:t>
      </w:r>
      <w:r w:rsidR="00DB05D8" w:rsidRPr="00DB05D8">
        <w:rPr>
          <w:rFonts w:ascii="Arial" w:hAnsi="Arial" w:cs="Arial"/>
          <w:b/>
          <w:sz w:val="22"/>
          <w:szCs w:val="22"/>
        </w:rPr>
        <w:t>UE-to-</w:t>
      </w:r>
      <w:r w:rsidR="00F31038">
        <w:rPr>
          <w:rFonts w:ascii="Arial" w:hAnsi="Arial" w:cs="Arial" w:hint="eastAsia"/>
          <w:b/>
          <w:sz w:val="22"/>
          <w:szCs w:val="22"/>
          <w:lang w:eastAsia="zh-CN"/>
        </w:rPr>
        <w:t>UE</w:t>
      </w:r>
      <w:r w:rsidR="00DB05D8" w:rsidRPr="00DB05D8">
        <w:rPr>
          <w:rFonts w:ascii="Arial" w:hAnsi="Arial" w:cs="Arial"/>
          <w:b/>
          <w:sz w:val="22"/>
          <w:szCs w:val="22"/>
        </w:rPr>
        <w:t xml:space="preserve"> relay</w:t>
      </w:r>
      <w:r w:rsidR="00F31038">
        <w:rPr>
          <w:rFonts w:ascii="Arial" w:hAnsi="Arial" w:cs="Arial"/>
          <w:b/>
          <w:sz w:val="22"/>
          <w:szCs w:val="22"/>
        </w:rPr>
        <w:t xml:space="preserve"> discovery</w:t>
      </w:r>
    </w:p>
    <w:p w14:paraId="06BA196E" w14:textId="5B1ED0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S3-2</w:t>
      </w:r>
      <w:r w:rsidR="00DB05D8">
        <w:rPr>
          <w:rFonts w:ascii="Arial" w:hAnsi="Arial" w:cs="Arial"/>
          <w:b/>
          <w:bCs/>
          <w:sz w:val="22"/>
          <w:szCs w:val="22"/>
        </w:rPr>
        <w:t>4172</w:t>
      </w:r>
      <w:r w:rsidR="00F31038">
        <w:rPr>
          <w:rFonts w:ascii="Arial" w:hAnsi="Arial" w:cs="Arial"/>
          <w:b/>
          <w:bCs/>
          <w:sz w:val="22"/>
          <w:szCs w:val="22"/>
        </w:rPr>
        <w:t>4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(C1-24</w:t>
      </w:r>
      <w:r w:rsidR="00F31038">
        <w:rPr>
          <w:rFonts w:ascii="Arial" w:hAnsi="Arial" w:cs="Arial"/>
          <w:b/>
          <w:bCs/>
          <w:sz w:val="22"/>
          <w:szCs w:val="22"/>
        </w:rPr>
        <w:t>1787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6646A2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Rel-1</w:t>
      </w:r>
      <w:r w:rsidR="00F31038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4B7314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05D8">
        <w:rPr>
          <w:rFonts w:ascii="Arial" w:hAnsi="Arial" w:cs="Arial"/>
          <w:b/>
          <w:bCs/>
          <w:sz w:val="22"/>
          <w:szCs w:val="22"/>
        </w:rPr>
        <w:t>5G_ProSe</w:t>
      </w:r>
      <w:r w:rsidR="00F31038">
        <w:rPr>
          <w:rFonts w:ascii="Arial" w:hAnsi="Arial" w:cs="Arial"/>
          <w:b/>
          <w:bCs/>
          <w:sz w:val="22"/>
          <w:szCs w:val="22"/>
        </w:rPr>
        <w:t>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80BF8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Huawei, </w:t>
      </w:r>
      <w:proofErr w:type="spellStart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>HiSilicon</w:t>
      </w:r>
      <w:proofErr w:type="spellEnd"/>
      <w:r w:rsidR="00DB05D8" w:rsidRPr="00DB05D8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DB05D8" w:rsidRPr="00DB05D8">
        <w:rPr>
          <w:rFonts w:ascii="Arial" w:hAnsi="Arial" w:cs="Arial"/>
          <w:b/>
          <w:bCs/>
          <w:sz w:val="22"/>
          <w:szCs w:val="22"/>
          <w:highlight w:val="yellow"/>
          <w:lang w:eastAsia="zh-CN"/>
        </w:rPr>
        <w:t>(to be SA3)</w:t>
      </w:r>
    </w:p>
    <w:p w14:paraId="2548326B" w14:textId="1051A5E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05D8">
        <w:rPr>
          <w:rFonts w:ascii="Arial" w:hAnsi="Arial" w:cs="Arial"/>
          <w:b/>
          <w:bCs/>
          <w:sz w:val="22"/>
          <w:szCs w:val="22"/>
        </w:rPr>
        <w:t>CT1</w:t>
      </w:r>
      <w:r w:rsidR="003C03BD">
        <w:rPr>
          <w:rFonts w:ascii="Arial" w:hAnsi="Arial" w:cs="Arial"/>
          <w:b/>
          <w:bCs/>
          <w:sz w:val="22"/>
          <w:szCs w:val="22"/>
          <w:lang w:eastAsia="zh-CN"/>
        </w:rPr>
        <w:t>, SA2</w:t>
      </w:r>
      <w:r w:rsidR="004735C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DC2ED77" w14:textId="27578E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337EE3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B05D8" w:rsidRPr="00CE2AF4">
          <w:rPr>
            <w:rStyle w:val="af5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11A836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014E" w:rsidRPr="00BE014E">
        <w:rPr>
          <w:rFonts w:ascii="Arial" w:hAnsi="Arial" w:cs="Arial"/>
          <w:bCs/>
          <w:highlight w:val="yellow"/>
        </w:rPr>
        <w:t>S3-24</w:t>
      </w:r>
      <w:r w:rsidR="00297159">
        <w:rPr>
          <w:rFonts w:ascii="Arial" w:hAnsi="Arial" w:cs="Arial"/>
          <w:bCs/>
          <w:highlight w:val="yellow"/>
        </w:rPr>
        <w:t>1995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324B1BB" w14:textId="36751E6D" w:rsidR="00C126B9" w:rsidRDefault="003A027B" w:rsidP="003A027B">
      <w:pPr>
        <w:rPr>
          <w:iCs/>
        </w:rPr>
      </w:pPr>
      <w:r w:rsidRPr="003A027B">
        <w:rPr>
          <w:iCs/>
        </w:rPr>
        <w:t xml:space="preserve">SA3 thanks </w:t>
      </w:r>
      <w:r w:rsidR="00BE014E">
        <w:rPr>
          <w:iCs/>
        </w:rPr>
        <w:t>CT1</w:t>
      </w:r>
      <w:r w:rsidRPr="003A027B">
        <w:rPr>
          <w:iCs/>
        </w:rPr>
        <w:t xml:space="preserve"> for their LS on</w:t>
      </w:r>
      <w:r w:rsidR="00F31038" w:rsidRPr="00F31038">
        <w:t xml:space="preserve"> </w:t>
      </w:r>
      <w:r w:rsidR="00F31038" w:rsidRPr="00F31038">
        <w:rPr>
          <w:iCs/>
        </w:rPr>
        <w:t xml:space="preserve">identifiers of 5G </w:t>
      </w:r>
      <w:proofErr w:type="spellStart"/>
      <w:r w:rsidR="00F31038" w:rsidRPr="00F31038">
        <w:rPr>
          <w:iCs/>
        </w:rPr>
        <w:t>ProSe</w:t>
      </w:r>
      <w:proofErr w:type="spellEnd"/>
      <w:r w:rsidR="00F31038" w:rsidRPr="00F31038">
        <w:rPr>
          <w:iCs/>
        </w:rPr>
        <w:t xml:space="preserve"> end UEs for 5G </w:t>
      </w:r>
      <w:proofErr w:type="spellStart"/>
      <w:r w:rsidR="00F31038" w:rsidRPr="00F31038">
        <w:rPr>
          <w:iCs/>
        </w:rPr>
        <w:t>ProSe</w:t>
      </w:r>
      <w:proofErr w:type="spellEnd"/>
      <w:r w:rsidR="00F31038" w:rsidRPr="00F31038">
        <w:rPr>
          <w:iCs/>
        </w:rPr>
        <w:t xml:space="preserve"> UE-to-UE relay discovery</w:t>
      </w:r>
      <w:r w:rsidR="00F31038">
        <w:rPr>
          <w:iCs/>
        </w:rPr>
        <w:t>. SA3 has agreed the attached CR</w:t>
      </w:r>
      <w:r w:rsidR="00F31038" w:rsidRPr="00637FF6">
        <w:rPr>
          <w:iCs/>
          <w:lang w:eastAsia="zh-CN"/>
        </w:rPr>
        <w:t xml:space="preserve"> (</w:t>
      </w:r>
      <w:r w:rsidR="00F31038" w:rsidRPr="00637FF6">
        <w:rPr>
          <w:iCs/>
          <w:highlight w:val="yellow"/>
          <w:lang w:eastAsia="zh-CN"/>
        </w:rPr>
        <w:t>S3-24</w:t>
      </w:r>
      <w:r w:rsidR="00297159">
        <w:rPr>
          <w:iCs/>
          <w:highlight w:val="yellow"/>
          <w:lang w:eastAsia="zh-CN"/>
        </w:rPr>
        <w:t>1995</w:t>
      </w:r>
      <w:r w:rsidR="00F31038" w:rsidRPr="00637FF6">
        <w:rPr>
          <w:iCs/>
          <w:lang w:eastAsia="zh-CN"/>
        </w:rPr>
        <w:t>)</w:t>
      </w:r>
      <w:r w:rsidR="00F31038">
        <w:rPr>
          <w:iCs/>
        </w:rPr>
        <w:t xml:space="preserve"> to align with CT1’s specification.</w:t>
      </w:r>
      <w:r w:rsidR="00A53DA7">
        <w:rPr>
          <w:iCs/>
        </w:rPr>
        <w:t xml:space="preserve"> </w:t>
      </w:r>
    </w:p>
    <w:p w14:paraId="7E3655AF" w14:textId="77777777" w:rsidR="002E6D26" w:rsidRDefault="002E6D26" w:rsidP="002E6D26">
      <w:pPr>
        <w:pStyle w:val="1"/>
      </w:pPr>
      <w:r>
        <w:t>2</w:t>
      </w:r>
      <w:r>
        <w:tab/>
        <w:t>Actions</w:t>
      </w:r>
    </w:p>
    <w:p w14:paraId="058223C6" w14:textId="6C1F7575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28144C">
        <w:rPr>
          <w:rFonts w:ascii="Arial" w:hAnsi="Arial" w:cs="Arial" w:hint="eastAsia"/>
          <w:b/>
          <w:lang w:eastAsia="zh-CN"/>
        </w:rPr>
        <w:t>CT1</w:t>
      </w:r>
      <w:r w:rsidR="003C03BD">
        <w:rPr>
          <w:rFonts w:ascii="Arial" w:hAnsi="Arial" w:cs="Arial"/>
          <w:b/>
          <w:lang w:eastAsia="zh-CN"/>
        </w:rPr>
        <w:t xml:space="preserve"> and SA2</w:t>
      </w:r>
      <w:r>
        <w:rPr>
          <w:rFonts w:ascii="Arial" w:hAnsi="Arial" w:cs="Arial"/>
          <w:b/>
        </w:rPr>
        <w:t xml:space="preserve"> </w:t>
      </w:r>
    </w:p>
    <w:p w14:paraId="44415272" w14:textId="187F4157" w:rsidR="003A027B" w:rsidDel="00331433" w:rsidRDefault="002E6D26" w:rsidP="003A027B">
      <w:pPr>
        <w:rPr>
          <w:color w:val="0070C0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822BD7">
        <w:t xml:space="preserve">SA3 </w:t>
      </w:r>
      <w:r w:rsidR="00822BD7">
        <w:t xml:space="preserve">kindly </w:t>
      </w:r>
      <w:r w:rsidR="00331433" w:rsidRPr="00822BD7">
        <w:t xml:space="preserve">asks </w:t>
      </w:r>
      <w:r w:rsidR="00674809">
        <w:t>CT1</w:t>
      </w:r>
      <w:r w:rsidR="003C03BD">
        <w:t xml:space="preserve"> and SA2</w:t>
      </w:r>
      <w:r w:rsidR="00331433" w:rsidRPr="00822BD7">
        <w:t xml:space="preserve"> to take above information into account. </w:t>
      </w:r>
    </w:p>
    <w:p w14:paraId="277BCD97" w14:textId="77777777" w:rsidR="002E6D26" w:rsidRDefault="002E6D26" w:rsidP="002E6D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38ADD4A" w14:textId="77777777" w:rsidR="002E6D26" w:rsidRDefault="002E6D26" w:rsidP="002E6D26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11584C02" w14:textId="77777777" w:rsidR="002E6D26" w:rsidRPr="00074D3C" w:rsidRDefault="002E6D26" w:rsidP="002E6D26">
      <w:r>
        <w:t>SA3#118</w:t>
      </w:r>
      <w:r>
        <w:tab/>
        <w:t>14 - 18 October 2024</w:t>
      </w:r>
      <w:r>
        <w:tab/>
      </w:r>
      <w:r>
        <w:tab/>
        <w:t>TBD (India)</w:t>
      </w:r>
    </w:p>
    <w:p w14:paraId="054FEDCB" w14:textId="0A82C163" w:rsidR="006052AD" w:rsidRPr="00074D3C" w:rsidRDefault="006052AD" w:rsidP="001A29D9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661A5" w14:textId="77777777" w:rsidR="00B61081" w:rsidRDefault="00B61081">
      <w:pPr>
        <w:spacing w:after="0"/>
      </w:pPr>
      <w:r>
        <w:separator/>
      </w:r>
    </w:p>
  </w:endnote>
  <w:endnote w:type="continuationSeparator" w:id="0">
    <w:p w14:paraId="270BB889" w14:textId="77777777" w:rsidR="00B61081" w:rsidRDefault="00B610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6267F" w14:textId="77777777" w:rsidR="00B61081" w:rsidRDefault="00B61081">
      <w:pPr>
        <w:spacing w:after="0"/>
      </w:pPr>
      <w:r>
        <w:separator/>
      </w:r>
    </w:p>
  </w:footnote>
  <w:footnote w:type="continuationSeparator" w:id="0">
    <w:p w14:paraId="7EF5179C" w14:textId="77777777" w:rsidR="00B61081" w:rsidRDefault="00B610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74D3C"/>
    <w:rsid w:val="000B21DF"/>
    <w:rsid w:val="000E6116"/>
    <w:rsid w:val="000F6242"/>
    <w:rsid w:val="00103FF1"/>
    <w:rsid w:val="00161AE5"/>
    <w:rsid w:val="00165264"/>
    <w:rsid w:val="001913F5"/>
    <w:rsid w:val="00192077"/>
    <w:rsid w:val="00196B59"/>
    <w:rsid w:val="001A14F2"/>
    <w:rsid w:val="001A29D9"/>
    <w:rsid w:val="001B3A86"/>
    <w:rsid w:val="001B763F"/>
    <w:rsid w:val="001D085E"/>
    <w:rsid w:val="001D13C2"/>
    <w:rsid w:val="00205A3F"/>
    <w:rsid w:val="0021298C"/>
    <w:rsid w:val="00220060"/>
    <w:rsid w:val="00226381"/>
    <w:rsid w:val="002473B2"/>
    <w:rsid w:val="00265527"/>
    <w:rsid w:val="002751B3"/>
    <w:rsid w:val="0028144C"/>
    <w:rsid w:val="002869FE"/>
    <w:rsid w:val="00297159"/>
    <w:rsid w:val="002C2E09"/>
    <w:rsid w:val="002D5906"/>
    <w:rsid w:val="002D6687"/>
    <w:rsid w:val="002E01C1"/>
    <w:rsid w:val="002E6D26"/>
    <w:rsid w:val="002F1940"/>
    <w:rsid w:val="00304292"/>
    <w:rsid w:val="00322204"/>
    <w:rsid w:val="003274F5"/>
    <w:rsid w:val="00331433"/>
    <w:rsid w:val="003372BA"/>
    <w:rsid w:val="00357AA2"/>
    <w:rsid w:val="00360183"/>
    <w:rsid w:val="00383545"/>
    <w:rsid w:val="003867B1"/>
    <w:rsid w:val="003A027B"/>
    <w:rsid w:val="003C03BD"/>
    <w:rsid w:val="003C06D2"/>
    <w:rsid w:val="003F5E20"/>
    <w:rsid w:val="0041099B"/>
    <w:rsid w:val="00433500"/>
    <w:rsid w:val="00433F71"/>
    <w:rsid w:val="004351B8"/>
    <w:rsid w:val="0043559E"/>
    <w:rsid w:val="00437B1F"/>
    <w:rsid w:val="00440D43"/>
    <w:rsid w:val="00470DF6"/>
    <w:rsid w:val="004735C0"/>
    <w:rsid w:val="004C73B9"/>
    <w:rsid w:val="004E3939"/>
    <w:rsid w:val="004F693C"/>
    <w:rsid w:val="005111E6"/>
    <w:rsid w:val="00526DDD"/>
    <w:rsid w:val="005624A0"/>
    <w:rsid w:val="00594CE7"/>
    <w:rsid w:val="005B55F7"/>
    <w:rsid w:val="005C6590"/>
    <w:rsid w:val="005F45DF"/>
    <w:rsid w:val="006052AD"/>
    <w:rsid w:val="00620571"/>
    <w:rsid w:val="00633739"/>
    <w:rsid w:val="00637FF6"/>
    <w:rsid w:val="006463AD"/>
    <w:rsid w:val="00674809"/>
    <w:rsid w:val="00692039"/>
    <w:rsid w:val="006A0EF0"/>
    <w:rsid w:val="006A4F94"/>
    <w:rsid w:val="006A6D4C"/>
    <w:rsid w:val="006C5081"/>
    <w:rsid w:val="006D7684"/>
    <w:rsid w:val="006E6FB1"/>
    <w:rsid w:val="006F7965"/>
    <w:rsid w:val="00713AB2"/>
    <w:rsid w:val="0072006F"/>
    <w:rsid w:val="00725015"/>
    <w:rsid w:val="0072733E"/>
    <w:rsid w:val="007317D2"/>
    <w:rsid w:val="0073766B"/>
    <w:rsid w:val="007A3B17"/>
    <w:rsid w:val="007F4F92"/>
    <w:rsid w:val="00807FE2"/>
    <w:rsid w:val="00822BD7"/>
    <w:rsid w:val="00844220"/>
    <w:rsid w:val="008510BB"/>
    <w:rsid w:val="008D3033"/>
    <w:rsid w:val="008D3186"/>
    <w:rsid w:val="008D772F"/>
    <w:rsid w:val="00914CD1"/>
    <w:rsid w:val="00931BD2"/>
    <w:rsid w:val="00936116"/>
    <w:rsid w:val="00944B63"/>
    <w:rsid w:val="00950802"/>
    <w:rsid w:val="009603F6"/>
    <w:rsid w:val="009653AE"/>
    <w:rsid w:val="0097394B"/>
    <w:rsid w:val="009963AC"/>
    <w:rsid w:val="0099764C"/>
    <w:rsid w:val="009C01E1"/>
    <w:rsid w:val="009E283F"/>
    <w:rsid w:val="00A001BD"/>
    <w:rsid w:val="00A21DDC"/>
    <w:rsid w:val="00A53DA7"/>
    <w:rsid w:val="00A60E88"/>
    <w:rsid w:val="00A70448"/>
    <w:rsid w:val="00A74DFC"/>
    <w:rsid w:val="00A76E48"/>
    <w:rsid w:val="00AA4FF3"/>
    <w:rsid w:val="00AE1B3E"/>
    <w:rsid w:val="00AE3201"/>
    <w:rsid w:val="00AF3EC6"/>
    <w:rsid w:val="00B14257"/>
    <w:rsid w:val="00B35644"/>
    <w:rsid w:val="00B37B09"/>
    <w:rsid w:val="00B4637D"/>
    <w:rsid w:val="00B541FB"/>
    <w:rsid w:val="00B606E4"/>
    <w:rsid w:val="00B61081"/>
    <w:rsid w:val="00B7192B"/>
    <w:rsid w:val="00B90EB6"/>
    <w:rsid w:val="00B97703"/>
    <w:rsid w:val="00BA3D66"/>
    <w:rsid w:val="00BB2B8B"/>
    <w:rsid w:val="00BE014E"/>
    <w:rsid w:val="00BE1F67"/>
    <w:rsid w:val="00BF6436"/>
    <w:rsid w:val="00C126B9"/>
    <w:rsid w:val="00C1725D"/>
    <w:rsid w:val="00C8114C"/>
    <w:rsid w:val="00CD5A12"/>
    <w:rsid w:val="00CE36A7"/>
    <w:rsid w:val="00CF6087"/>
    <w:rsid w:val="00D14BB6"/>
    <w:rsid w:val="00D22B0A"/>
    <w:rsid w:val="00D262E4"/>
    <w:rsid w:val="00D33624"/>
    <w:rsid w:val="00D94D93"/>
    <w:rsid w:val="00DB05D8"/>
    <w:rsid w:val="00DD6016"/>
    <w:rsid w:val="00E04CB7"/>
    <w:rsid w:val="00E151A5"/>
    <w:rsid w:val="00E2241D"/>
    <w:rsid w:val="00E260A4"/>
    <w:rsid w:val="00E26316"/>
    <w:rsid w:val="00E42878"/>
    <w:rsid w:val="00E813E5"/>
    <w:rsid w:val="00E86483"/>
    <w:rsid w:val="00EC4499"/>
    <w:rsid w:val="00EC6579"/>
    <w:rsid w:val="00ED787A"/>
    <w:rsid w:val="00EE034E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B2E7B"/>
    <w:rsid w:val="00FB32B4"/>
    <w:rsid w:val="00FC38F7"/>
    <w:rsid w:val="00FD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DB05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ia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22</cp:revision>
  <cp:lastPrinted>2002-04-23T07:10:00Z</cp:lastPrinted>
  <dcterms:created xsi:type="dcterms:W3CDTF">2024-04-30T09:02:00Z</dcterms:created>
  <dcterms:modified xsi:type="dcterms:W3CDTF">2024-05-13T08:14:00Z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(3)OcQDt2gRT/lcj6GTgRwuaA5g7cIChTfydkAyvQZgsrWHS96gN3W9ZOO00tdWCdrJvbuO4Dyu
YmHZGzMTpuTjIcrqOyScOMFHov8eJ3GUUf91ZESsVSpgWTr7MdDRBXuN6yo/UKswLTBKyts3
GytINH/sveRKa92TnylA1iWrTOTVBHpAEip5g4N+hCGXRBPDUT6VTikUUakrWp/4TMTtlGRg
RAqJOA0ZB7a1XIQIM9</vt:lpwstr>
  </property>
  <property fmtid="{D5CDD505-2E9C-101B-9397-08002B2CF9AE}" pid="3" name="_2015_ms_pID_7253431">
    <vt:lpwstr>VwCoo4aeyKLv9dQWaULSlOYUY1uJeWD91UqL08tsIPdgbLu4gsK3kK
so5Dl3XsT0A5H2zxt14HpCq7rFhk7LtL5XEjKvABu928F4Zg8dvVJ1F65xYOgqzqQtAPs7D7
Hj2mObEEf8Tq9p8TnGwkbPDDt7ZaAb0vIwDuS+uoD6PcpRSVM057ocoob8AcWT58mZ1DJeF3
Vi1QI5IR/+E50fgKw4g2GFG4HKNXk+jC3HWp</vt:lpwstr>
  </property>
  <property fmtid="{D5CDD505-2E9C-101B-9397-08002B2CF9AE}" pid="4" name="_2015_ms_pID_7253432">
    <vt:lpwstr>nQtSnA6FCnvIiiRV+bfw8lg=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1714949747</vt:lpwstr>
  </property>
</Properties>
</file>